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9693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6269647C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0D626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40EE6" w14:textId="77777777" w:rsidR="00DD095A" w:rsidRDefault="00DD095A" w:rsidP="00DD095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May1472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Legh of Adlington, Cheshire(q.v.) granted property in Bowden, Derbyshire, to Robert Downes, junior(q.v.)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Honford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39C7601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D5236/5/19(ii</w:t>
      </w:r>
      <w:proofErr w:type="gramStart"/>
      <w:r>
        <w:rPr>
          <w:rFonts w:ascii="Times New Roman" w:hAnsi="Times New Roman" w:cs="Times New Roman"/>
          <w:sz w:val="24"/>
          <w:szCs w:val="24"/>
        </w:rPr>
        <w:t>) )</w:t>
      </w:r>
      <w:proofErr w:type="gramEnd"/>
    </w:p>
    <w:p w14:paraId="0467F489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CDC07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1AB1F" w14:textId="77777777" w:rsidR="00DD095A" w:rsidRDefault="00DD095A" w:rsidP="00DD0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277B14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EB98" w14:textId="77777777" w:rsidR="00DD095A" w:rsidRDefault="00DD095A" w:rsidP="009139A6">
      <w:r>
        <w:separator/>
      </w:r>
    </w:p>
  </w:endnote>
  <w:endnote w:type="continuationSeparator" w:id="0">
    <w:p w14:paraId="17266613" w14:textId="77777777" w:rsidR="00DD095A" w:rsidRDefault="00DD09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A62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28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D0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22FB" w14:textId="77777777" w:rsidR="00DD095A" w:rsidRDefault="00DD095A" w:rsidP="009139A6">
      <w:r>
        <w:separator/>
      </w:r>
    </w:p>
  </w:footnote>
  <w:footnote w:type="continuationSeparator" w:id="0">
    <w:p w14:paraId="09FB86BD" w14:textId="77777777" w:rsidR="00DD095A" w:rsidRDefault="00DD09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33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B0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134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5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095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4BFB2"/>
  <w15:chartTrackingRefBased/>
  <w15:docId w15:val="{81B9192E-3BBF-4B3B-8312-AE4E5043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2022-03-09T21:14:00Z</dcterms:created>
  <dcterms:modified xsi:type="dcterms:W3CDTF">2022-03-09T21:14:00Z</dcterms:modified>
</cp:coreProperties>
</file>